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81B2" w14:textId="0BFFF0BF" w:rsidR="004A5D52" w:rsidRDefault="00314295" w:rsidP="004A5D52">
      <w:r w:rsidRPr="00295425">
        <w:rPr>
          <w:rFonts w:cs="Arial"/>
        </w:rPr>
        <w:t xml:space="preserve">Predmet: </w:t>
      </w:r>
      <w:r w:rsidR="003304E6">
        <w:rPr>
          <w:rFonts w:cs="Arial"/>
          <w:b/>
          <w:bCs/>
        </w:rPr>
        <w:t xml:space="preserve">Nakup agregatov moči 350 kVA do 400 kVA </w:t>
      </w:r>
    </w:p>
    <w:p w14:paraId="7FAF5D6E" w14:textId="77777777" w:rsidR="00BC6612" w:rsidRDefault="00BC6612" w:rsidP="00535FC5">
      <w:pPr>
        <w:tabs>
          <w:tab w:val="left" w:pos="993"/>
          <w:tab w:val="left" w:pos="1134"/>
        </w:tabs>
        <w:jc w:val="both"/>
        <w:rPr>
          <w:rFonts w:cs="Arial"/>
        </w:rPr>
      </w:pPr>
    </w:p>
    <w:p w14:paraId="588D8DFC" w14:textId="77777777" w:rsidR="003817EF" w:rsidRPr="00C005EE" w:rsidRDefault="003817EF" w:rsidP="003817EF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42/</w:t>
      </w:r>
      <w:r w:rsidRPr="00C005EE">
        <w:rPr>
          <w:rFonts w:cs="Arial"/>
        </w:rPr>
        <w:t>2024</w:t>
      </w:r>
    </w:p>
    <w:p w14:paraId="498CE047" w14:textId="0CEDAC08" w:rsidR="003817EF" w:rsidRDefault="003817EF" w:rsidP="003817EF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2024</w:t>
      </w:r>
      <w:r>
        <w:rPr>
          <w:rFonts w:cs="Arial"/>
        </w:rPr>
        <w:t>-</w:t>
      </w:r>
      <w:bookmarkStart w:id="0" w:name="_GoBack"/>
      <w:bookmarkEnd w:id="0"/>
      <w:r>
        <w:rPr>
          <w:rFonts w:cs="Arial"/>
        </w:rPr>
        <w:t>286</w:t>
      </w:r>
    </w:p>
    <w:p w14:paraId="3AD0D89C" w14:textId="77777777" w:rsidR="00622E28" w:rsidRDefault="00622E28" w:rsidP="003F71AF">
      <w:pPr>
        <w:rPr>
          <w:rFonts w:cs="Arial"/>
          <w:b/>
        </w:rPr>
      </w:pPr>
    </w:p>
    <w:p w14:paraId="7912B2BC" w14:textId="0588730E" w:rsidR="00B64331" w:rsidRPr="00080520" w:rsidRDefault="00A526AF" w:rsidP="00B6433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="00B64331" w:rsidRPr="00080520">
        <w:rPr>
          <w:rFonts w:cs="Arial"/>
          <w:b/>
        </w:rPr>
        <w:t xml:space="preserve">VAŽNEJŠIH </w:t>
      </w:r>
      <w:r>
        <w:rPr>
          <w:rFonts w:cs="Arial"/>
          <w:b/>
        </w:rPr>
        <w:t>REFERENC</w:t>
      </w:r>
      <w:r w:rsidR="00B64331" w:rsidRPr="00080520">
        <w:rPr>
          <w:rFonts w:cs="Arial"/>
          <w:b/>
        </w:rPr>
        <w:t xml:space="preserve"> 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499EFEDF" w14:textId="2DB7C2E4" w:rsidR="00B64331" w:rsidRPr="00080520" w:rsidRDefault="00B64331" w:rsidP="00B64331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referenc uspešno </w:t>
      </w:r>
      <w:r w:rsidR="0055448A">
        <w:rPr>
          <w:rFonts w:cs="Arial"/>
        </w:rPr>
        <w:t>izvedenih dobav blaga ali storitev</w:t>
      </w:r>
      <w:r w:rsidRPr="00666204">
        <w:rPr>
          <w:rFonts w:cs="Arial"/>
        </w:rPr>
        <w:t xml:space="preserve"> skladno z zahtevami iz navodil </w:t>
      </w:r>
      <w:r w:rsidR="00AF5B85" w:rsidRPr="00666204">
        <w:rPr>
          <w:rFonts w:cs="Arial"/>
        </w:rPr>
        <w:t>ponudnik</w:t>
      </w:r>
      <w:r w:rsidR="0055448A">
        <w:rPr>
          <w:rFonts w:cs="Arial"/>
        </w:rPr>
        <w:t>a</w:t>
      </w:r>
      <w:r w:rsidR="00AF5B85" w:rsidRPr="00666204">
        <w:rPr>
          <w:rFonts w:cs="Arial"/>
        </w:rPr>
        <w:t xml:space="preserve"> </w:t>
      </w:r>
      <w:r w:rsidRPr="00666204">
        <w:rPr>
          <w:rFonts w:cs="Arial"/>
        </w:rPr>
        <w:t>za pripravo ponudbe.</w:t>
      </w:r>
    </w:p>
    <w:tbl>
      <w:tblPr>
        <w:tblW w:w="147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373"/>
        <w:gridCol w:w="2404"/>
        <w:gridCol w:w="1144"/>
        <w:gridCol w:w="1946"/>
        <w:gridCol w:w="1717"/>
        <w:gridCol w:w="3150"/>
        <w:gridCol w:w="2581"/>
      </w:tblGrid>
      <w:tr w:rsidR="001A5069" w:rsidRPr="00080520" w14:paraId="404E472A" w14:textId="6A702922" w:rsidTr="001A5069">
        <w:trPr>
          <w:trHeight w:val="569"/>
        </w:trPr>
        <w:tc>
          <w:tcPr>
            <w:tcW w:w="458" w:type="dxa"/>
            <w:vAlign w:val="center"/>
          </w:tcPr>
          <w:p w14:paraId="73A488D3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373" w:type="dxa"/>
            <w:vAlign w:val="center"/>
          </w:tcPr>
          <w:p w14:paraId="0A22025D" w14:textId="63FED376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Naročnik oz. </w:t>
            </w:r>
            <w:r w:rsidR="002B51E2">
              <w:rPr>
                <w:rFonts w:cs="Arial"/>
              </w:rPr>
              <w:t>kupec</w:t>
            </w:r>
            <w:r w:rsidRPr="001A5069">
              <w:rPr>
                <w:rFonts w:cs="Arial"/>
              </w:rPr>
              <w:t xml:space="preserve"> (naziv, naslov)</w:t>
            </w:r>
          </w:p>
        </w:tc>
        <w:tc>
          <w:tcPr>
            <w:tcW w:w="2404" w:type="dxa"/>
            <w:vAlign w:val="center"/>
          </w:tcPr>
          <w:p w14:paraId="55C15910" w14:textId="31E83CEB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 w:rsidR="00262B40"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144" w:type="dxa"/>
          </w:tcPr>
          <w:p w14:paraId="684450BB" w14:textId="77777777" w:rsidR="001A5069" w:rsidRPr="001A5069" w:rsidRDefault="001A5069" w:rsidP="009E15C8">
            <w:pPr>
              <w:jc w:val="center"/>
              <w:rPr>
                <w:rFonts w:cs="Arial"/>
              </w:rPr>
            </w:pPr>
          </w:p>
          <w:p w14:paraId="02E06B93" w14:textId="77777777" w:rsidR="001A5069" w:rsidRPr="001A5069" w:rsidRDefault="001A5069" w:rsidP="009E15C8">
            <w:pPr>
              <w:jc w:val="center"/>
              <w:rPr>
                <w:rFonts w:cs="Arial"/>
              </w:rPr>
            </w:pPr>
          </w:p>
          <w:p w14:paraId="63490991" w14:textId="593E1E13" w:rsidR="001A5069" w:rsidRPr="001A5069" w:rsidRDefault="001A5069" w:rsidP="009E15C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1946" w:type="dxa"/>
            <w:vAlign w:val="center"/>
          </w:tcPr>
          <w:p w14:paraId="7582AC40" w14:textId="69C13A83" w:rsidR="001A5069" w:rsidRPr="001A5069" w:rsidRDefault="003E3F2C" w:rsidP="00262B4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Predmet naročila</w:t>
            </w:r>
            <w:r w:rsidR="002B51E2">
              <w:rPr>
                <w:rFonts w:cs="Arial"/>
              </w:rPr>
              <w:t xml:space="preserve"> ali storitve</w:t>
            </w:r>
          </w:p>
        </w:tc>
        <w:tc>
          <w:tcPr>
            <w:tcW w:w="1717" w:type="dxa"/>
            <w:vAlign w:val="center"/>
          </w:tcPr>
          <w:p w14:paraId="3117139A" w14:textId="455AF065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Vrednost </w:t>
            </w:r>
            <w:r w:rsidR="002B51E2">
              <w:rPr>
                <w:rFonts w:cs="Arial"/>
              </w:rPr>
              <w:t>blaga</w:t>
            </w:r>
          </w:p>
          <w:p w14:paraId="5D57DAA1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(v EUR brez DDV)</w:t>
            </w:r>
          </w:p>
        </w:tc>
        <w:tc>
          <w:tcPr>
            <w:tcW w:w="3150" w:type="dxa"/>
            <w:vAlign w:val="center"/>
          </w:tcPr>
          <w:p w14:paraId="0E6B2A9B" w14:textId="0A21006C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 w:rsidR="002B51E2">
              <w:rPr>
                <w:rFonts w:cs="Arial"/>
              </w:rPr>
              <w:t>dobave</w:t>
            </w:r>
          </w:p>
        </w:tc>
        <w:tc>
          <w:tcPr>
            <w:tcW w:w="2581" w:type="dxa"/>
          </w:tcPr>
          <w:p w14:paraId="5D639E8F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</w:p>
          <w:p w14:paraId="4079DF27" w14:textId="52274586" w:rsidR="001A5069" w:rsidRPr="001A5069" w:rsidRDefault="00892726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="00073315">
              <w:rPr>
                <w:rFonts w:cs="Arial"/>
              </w:rPr>
              <w:t xml:space="preserve">t. </w:t>
            </w:r>
            <w:r>
              <w:rPr>
                <w:rFonts w:cs="Arial"/>
              </w:rPr>
              <w:t>kategorije</w:t>
            </w:r>
          </w:p>
          <w:p w14:paraId="6BE6E62D" w14:textId="5CCA97F0" w:rsidR="001A5069" w:rsidRPr="001A5069" w:rsidRDefault="001A5069" w:rsidP="00B64331">
            <w:pPr>
              <w:jc w:val="center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/</w:t>
            </w:r>
            <w:r w:rsidR="00892726">
              <w:rPr>
                <w:rFonts w:cs="Arial"/>
                <w:i/>
                <w:sz w:val="20"/>
                <w:szCs w:val="20"/>
              </w:rPr>
              <w:t xml:space="preserve">če obstaja več kategorij, </w:t>
            </w:r>
            <w:r w:rsidR="00892726" w:rsidRPr="001A5069">
              <w:rPr>
                <w:rFonts w:cs="Arial"/>
                <w:i/>
                <w:sz w:val="20"/>
                <w:szCs w:val="20"/>
              </w:rPr>
              <w:t xml:space="preserve">se </w:t>
            </w:r>
            <w:r w:rsidRPr="001A5069">
              <w:rPr>
                <w:rFonts w:cs="Arial"/>
                <w:i/>
                <w:sz w:val="20"/>
                <w:szCs w:val="20"/>
              </w:rPr>
              <w:t xml:space="preserve">vpiše št. </w:t>
            </w:r>
            <w:r w:rsidR="00892726">
              <w:rPr>
                <w:rFonts w:cs="Arial"/>
                <w:i/>
                <w:sz w:val="20"/>
                <w:szCs w:val="20"/>
              </w:rPr>
              <w:t>kategorije</w:t>
            </w:r>
            <w:r w:rsidRPr="001A5069">
              <w:rPr>
                <w:rFonts w:cs="Arial"/>
                <w:i/>
                <w:sz w:val="20"/>
                <w:szCs w:val="20"/>
              </w:rPr>
              <w:t xml:space="preserve"> na katerega se referenca nanaša</w:t>
            </w:r>
            <w:r w:rsidR="00892726">
              <w:rPr>
                <w:rFonts w:cs="Arial"/>
                <w:i/>
                <w:sz w:val="20"/>
                <w:szCs w:val="20"/>
              </w:rPr>
              <w:t>.</w:t>
            </w:r>
          </w:p>
        </w:tc>
      </w:tr>
      <w:tr w:rsidR="001A5069" w:rsidRPr="00080520" w14:paraId="528E050B" w14:textId="14192A9C" w:rsidTr="001A5069">
        <w:trPr>
          <w:trHeight w:val="376"/>
        </w:trPr>
        <w:tc>
          <w:tcPr>
            <w:tcW w:w="458" w:type="dxa"/>
          </w:tcPr>
          <w:p w14:paraId="160CDB58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00B5F1CB" w14:textId="77777777" w:rsidR="001A5069" w:rsidRDefault="001A5069" w:rsidP="00535FC5">
            <w:pPr>
              <w:rPr>
                <w:rFonts w:cs="Arial"/>
              </w:rPr>
            </w:pPr>
          </w:p>
          <w:p w14:paraId="5F09ABEC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111558E7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309F8360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7B003E87" w14:textId="0400E00A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536BAC1D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64B6C41A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248469A2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  <w:tr w:rsidR="001A5069" w:rsidRPr="00080520" w14:paraId="5AED87CB" w14:textId="06D51FDB" w:rsidTr="001A5069">
        <w:trPr>
          <w:trHeight w:val="376"/>
        </w:trPr>
        <w:tc>
          <w:tcPr>
            <w:tcW w:w="458" w:type="dxa"/>
          </w:tcPr>
          <w:p w14:paraId="2D644A8B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57D54415" w14:textId="77777777" w:rsidR="001A5069" w:rsidRDefault="001A5069" w:rsidP="00535FC5">
            <w:pPr>
              <w:rPr>
                <w:rFonts w:cs="Arial"/>
              </w:rPr>
            </w:pPr>
          </w:p>
          <w:p w14:paraId="2BA1AED3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74BC9C48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2ADBDCD2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02C468E0" w14:textId="727FC600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43F81073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1E9BD2AA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3933CA48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  <w:tr w:rsidR="001A5069" w:rsidRPr="00080520" w14:paraId="3A0BC27B" w14:textId="12E40F11" w:rsidTr="001A5069">
        <w:trPr>
          <w:trHeight w:val="376"/>
        </w:trPr>
        <w:tc>
          <w:tcPr>
            <w:tcW w:w="458" w:type="dxa"/>
          </w:tcPr>
          <w:p w14:paraId="657F4DE3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114CAC96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4585B73B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285DE0F1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35D329E0" w14:textId="4FB330A4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00FA4F3E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1DBEC156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5222A9A9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  <w:tr w:rsidR="001A5069" w:rsidRPr="00080520" w14:paraId="61BBF6E7" w14:textId="16D391DD" w:rsidTr="001A5069">
        <w:trPr>
          <w:trHeight w:val="376"/>
        </w:trPr>
        <w:tc>
          <w:tcPr>
            <w:tcW w:w="458" w:type="dxa"/>
          </w:tcPr>
          <w:p w14:paraId="7030BD8A" w14:textId="77777777" w:rsidR="001A5069" w:rsidRPr="00080520" w:rsidRDefault="001A5069" w:rsidP="00535FC5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18E438FE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066B2472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5761D76B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5CC1D5BF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5F9211F0" w14:textId="348B3D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01C71DE0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4ED1CD40" w14:textId="77777777" w:rsidR="001A5069" w:rsidRPr="00080520" w:rsidRDefault="001A5069" w:rsidP="00535FC5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4D8F7A1D" w14:textId="77777777" w:rsidR="001A5069" w:rsidRPr="00080520" w:rsidRDefault="001A5069" w:rsidP="00535FC5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FC01B35" w14:textId="77777777" w:rsidR="00B64331" w:rsidRDefault="003F718D" w:rsidP="00B6433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  <w:t>___________________________________</w:t>
      </w:r>
    </w:p>
    <w:p w14:paraId="596AAE13" w14:textId="75305BB3" w:rsidR="0091751F" w:rsidRPr="000F3639" w:rsidRDefault="006A0A51" w:rsidP="003F71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>
        <w:rPr>
          <w:rFonts w:cs="Arial"/>
        </w:rPr>
        <w:t xml:space="preserve">  </w:t>
      </w:r>
      <w:r w:rsidR="00B64331">
        <w:rPr>
          <w:rFonts w:cs="Arial"/>
        </w:rPr>
        <w:tab/>
        <w:t>Podpis zakonitega zastopnika</w:t>
      </w:r>
    </w:p>
    <w:p w14:paraId="65EA8B7D" w14:textId="77777777" w:rsidR="000F3639" w:rsidRDefault="000F3639" w:rsidP="0091751F">
      <w:pPr>
        <w:jc w:val="both"/>
        <w:rPr>
          <w:rFonts w:cs="Arial"/>
          <w:i/>
        </w:rPr>
      </w:pPr>
    </w:p>
    <w:p w14:paraId="38A5FBA6" w14:textId="035AEE53" w:rsidR="00CB425E" w:rsidRPr="00CB425E" w:rsidRDefault="00B64331" w:rsidP="0091751F">
      <w:pPr>
        <w:jc w:val="both"/>
        <w:rPr>
          <w:rFonts w:cs="Arial"/>
          <w:i/>
        </w:rPr>
      </w:pPr>
      <w:r w:rsidRPr="0091751F">
        <w:rPr>
          <w:rFonts w:cs="Arial"/>
          <w:i/>
        </w:rPr>
        <w:t>Obrazec morajo izpolniti vsa sodelujoča podjetja</w:t>
      </w:r>
      <w:r w:rsidR="001A5069">
        <w:rPr>
          <w:rFonts w:cs="Arial"/>
          <w:i/>
        </w:rPr>
        <w:t xml:space="preserve"> (v primeru, da ponudnik ta pogoj izpolnjuje s </w:t>
      </w:r>
      <w:proofErr w:type="spellStart"/>
      <w:r w:rsidR="001A5069">
        <w:rPr>
          <w:rFonts w:cs="Arial"/>
          <w:i/>
        </w:rPr>
        <w:t>soponudnikom</w:t>
      </w:r>
      <w:proofErr w:type="spellEnd"/>
      <w:r w:rsidR="001A5069">
        <w:rPr>
          <w:rFonts w:cs="Arial"/>
          <w:i/>
        </w:rPr>
        <w:t>, podizvajalcem)</w:t>
      </w:r>
      <w:r w:rsidRPr="0091751F">
        <w:rPr>
          <w:rFonts w:cs="Arial"/>
          <w:i/>
        </w:rPr>
        <w:t>, zato se ga razmnoži.</w:t>
      </w:r>
      <w:r w:rsidR="0091751F" w:rsidRPr="0091751F">
        <w:rPr>
          <w:rFonts w:cs="Arial"/>
          <w:i/>
        </w:rPr>
        <w:t xml:space="preserve"> </w:t>
      </w:r>
      <w:r w:rsidRPr="0091751F">
        <w:rPr>
          <w:rFonts w:cs="Arial"/>
          <w:i/>
        </w:rPr>
        <w:t>Ta obrazec je sestavni del in priloga ponudbe, s katero se prijavljamo na razpis za izvedbo javnega naročila.</w:t>
      </w:r>
    </w:p>
    <w:sectPr w:rsidR="00CB425E" w:rsidRPr="00CB425E" w:rsidSect="00AB10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B85AD" w14:textId="77777777" w:rsidR="00535FC5" w:rsidRDefault="00535FC5">
      <w:r>
        <w:separator/>
      </w:r>
    </w:p>
  </w:endnote>
  <w:endnote w:type="continuationSeparator" w:id="0">
    <w:p w14:paraId="285F8007" w14:textId="77777777" w:rsidR="00535FC5" w:rsidRDefault="00535FC5">
      <w:r>
        <w:continuationSeparator/>
      </w:r>
    </w:p>
  </w:endnote>
  <w:endnote w:type="continuationNotice" w:id="1">
    <w:p w14:paraId="3A9F1631" w14:textId="77777777" w:rsidR="00165135" w:rsidRDefault="00165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0613F" w14:textId="77777777" w:rsidR="00495BF6" w:rsidRDefault="00495BF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30D9C037" w:rsidR="00535FC5" w:rsidRPr="00001218" w:rsidRDefault="00535FC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535FC5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72B6B07F" w:rsidR="00535FC5" w:rsidRPr="005A785E" w:rsidRDefault="00535FC5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7DEC831B" w:rsidR="00535FC5" w:rsidRPr="00A1445A" w:rsidRDefault="00535FC5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535FC5" w:rsidRPr="00FC6CF0" w:rsidRDefault="00535FC5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BA4E8" w14:textId="77777777" w:rsidR="00535FC5" w:rsidRDefault="00535FC5">
      <w:r>
        <w:separator/>
      </w:r>
    </w:p>
  </w:footnote>
  <w:footnote w:type="continuationSeparator" w:id="0">
    <w:p w14:paraId="275DD095" w14:textId="77777777" w:rsidR="00535FC5" w:rsidRDefault="00535FC5">
      <w:r>
        <w:continuationSeparator/>
      </w:r>
    </w:p>
  </w:footnote>
  <w:footnote w:type="continuationNotice" w:id="1">
    <w:p w14:paraId="25EECEA1" w14:textId="77777777" w:rsidR="00165135" w:rsidRDefault="001651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948B6" w14:textId="77777777" w:rsidR="00495BF6" w:rsidRDefault="00495BF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09A24" w14:textId="77777777" w:rsidR="00495BF6" w:rsidRDefault="00495BF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535FC5" w:rsidRPr="00A1445A" w14:paraId="7FB428CD" w14:textId="77777777" w:rsidTr="00495BF6">
      <w:trPr>
        <w:trHeight w:val="1135"/>
      </w:trPr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535FC5" w:rsidRPr="00A04B00" w:rsidRDefault="00535FC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535FC5" w:rsidRPr="00A04B00" w:rsidRDefault="00535FC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535FC5" w:rsidRPr="00A04B00" w:rsidRDefault="00535FC5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535FC5" w:rsidRPr="00C0552D" w:rsidRDefault="00535FC5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7BEEE66F" w14:textId="77777777" w:rsidR="00535FC5" w:rsidRPr="00C0552D" w:rsidRDefault="00535FC5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535FC5" w:rsidRPr="00A1445A" w:rsidRDefault="00535FC5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535FC5" w:rsidRDefault="00535FC5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535FC5" w:rsidRPr="00A1445A" w:rsidRDefault="00535FC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535FC5" w:rsidRPr="00A1445A" w:rsidRDefault="00535FC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535FC5" w:rsidRPr="00A1445A" w:rsidRDefault="00535FC5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495BF6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19C918B2" w:rsidR="00495BF6" w:rsidRPr="00AC706D" w:rsidRDefault="00495BF6" w:rsidP="00495BF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Pr="00EC70BB">
            <w:rPr>
              <w:rFonts w:cs="Arial"/>
              <w:color w:val="000000"/>
              <w:sz w:val="16"/>
              <w:szCs w:val="16"/>
            </w:rPr>
            <w:t xml:space="preserve"> POSTOPEK </w:t>
          </w:r>
          <w:r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495BF6" w:rsidRPr="00AC706D" w:rsidRDefault="00495BF6" w:rsidP="00495BF6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13E80465" w:rsidR="00495BF6" w:rsidRPr="00AC706D" w:rsidRDefault="00495BF6" w:rsidP="00495BF6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>OBR - 2.10</w:t>
          </w:r>
        </w:p>
      </w:tc>
    </w:tr>
  </w:tbl>
  <w:p w14:paraId="1C587A1E" w14:textId="77777777" w:rsidR="00535FC5" w:rsidRPr="00FC6CF0" w:rsidRDefault="00535FC5" w:rsidP="00001218">
    <w:pPr>
      <w:pStyle w:val="Glava"/>
      <w:rPr>
        <w:rFonts w:cs="Arial"/>
        <w:sz w:val="2"/>
        <w:szCs w:val="2"/>
      </w:rPr>
    </w:pPr>
  </w:p>
  <w:p w14:paraId="09518115" w14:textId="77777777" w:rsidR="00535FC5" w:rsidRPr="00FC6CF0" w:rsidRDefault="00535FC5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60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5135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2B4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B51E2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4295"/>
    <w:rsid w:val="00315EE6"/>
    <w:rsid w:val="00324C4C"/>
    <w:rsid w:val="00325D8B"/>
    <w:rsid w:val="00326834"/>
    <w:rsid w:val="003304E6"/>
    <w:rsid w:val="0035043A"/>
    <w:rsid w:val="00367250"/>
    <w:rsid w:val="00370866"/>
    <w:rsid w:val="0037231D"/>
    <w:rsid w:val="003817EF"/>
    <w:rsid w:val="00384E82"/>
    <w:rsid w:val="003A4F1F"/>
    <w:rsid w:val="003B36FC"/>
    <w:rsid w:val="003C0B6A"/>
    <w:rsid w:val="003C485B"/>
    <w:rsid w:val="003D1272"/>
    <w:rsid w:val="003E3F2C"/>
    <w:rsid w:val="003E4CFC"/>
    <w:rsid w:val="003E5C55"/>
    <w:rsid w:val="003F0DE7"/>
    <w:rsid w:val="003F4DE6"/>
    <w:rsid w:val="003F66C0"/>
    <w:rsid w:val="003F6E5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95BF6"/>
    <w:rsid w:val="004A0508"/>
    <w:rsid w:val="004A5D52"/>
    <w:rsid w:val="004B065E"/>
    <w:rsid w:val="004D6B75"/>
    <w:rsid w:val="004F1001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5FC5"/>
    <w:rsid w:val="00537622"/>
    <w:rsid w:val="0055448A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3575F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2726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5470F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F0AD6"/>
    <w:rsid w:val="00AF4886"/>
    <w:rsid w:val="00AF5B85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C6612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B425E"/>
    <w:rsid w:val="00CC4D63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A71EC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895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D9F3FB-EC17-4D5D-AF52-318B3CE64C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8087B-444F-40CB-A3CF-41EA35D33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2E579-1FBC-49AF-9601-C5C5F8A31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1189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66</cp:revision>
  <cp:lastPrinted>2024-03-06T10:00:00Z</cp:lastPrinted>
  <dcterms:created xsi:type="dcterms:W3CDTF">2015-08-19T11:27:00Z</dcterms:created>
  <dcterms:modified xsi:type="dcterms:W3CDTF">2024-08-20T08:54:00Z</dcterms:modified>
</cp:coreProperties>
</file>